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7554F087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B95A62">
        <w:rPr>
          <w:rFonts w:cs="Arial"/>
        </w:rPr>
        <w:t xml:space="preserve"> 4302-0097/2023-2</w:t>
      </w:r>
    </w:p>
    <w:p w14:paraId="7BB5526D" w14:textId="344BD058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B95A62">
        <w:rPr>
          <w:rFonts w:cs="Arial"/>
        </w:rPr>
        <w:t xml:space="preserve"> 2023-156</w:t>
      </w:r>
      <w:r w:rsidR="004D1FBD" w:rsidRPr="00947BD3">
        <w:rPr>
          <w:rFonts w:cs="Arial"/>
        </w:rPr>
        <w:t xml:space="preserve"> 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60C1A09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</w:t>
      </w:r>
      <w:r w:rsidR="004802CC">
        <w:rPr>
          <w:rFonts w:cs="Arial"/>
          <w:b/>
          <w:color w:val="000000" w:themeColor="text1"/>
          <w:lang w:eastAsia="x-none"/>
        </w:rPr>
        <w:t>nudbene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0112404E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A7264B">
        <w:rPr>
          <w:rFonts w:cs="Arial"/>
        </w:rPr>
        <w:t xml:space="preserve">(v primeru neposrednega plačila, tudi soglasje </w:t>
      </w:r>
      <w:proofErr w:type="spellStart"/>
      <w:r w:rsidR="00A7264B">
        <w:rPr>
          <w:rFonts w:cs="Arial"/>
        </w:rPr>
        <w:t>soponudnika</w:t>
      </w:r>
      <w:proofErr w:type="spellEnd"/>
      <w:r w:rsidR="00A7264B">
        <w:rPr>
          <w:rFonts w:cs="Arial"/>
        </w:rPr>
        <w:t xml:space="preserve">, da naročnik namesto glavnega ponudnika plačuje neposredno </w:t>
      </w:r>
      <w:proofErr w:type="spellStart"/>
      <w:r w:rsidR="00A7264B">
        <w:rPr>
          <w:rFonts w:cs="Arial"/>
        </w:rPr>
        <w:t>soponudniku</w:t>
      </w:r>
      <w:proofErr w:type="spellEnd"/>
      <w:r w:rsidR="00A7264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531B76BD" w14:textId="7BABCC7E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lastRenderedPageBreak/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0DBFFD5B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6C6AB3" w:rsidRPr="003C6CA8">
        <w:rPr>
          <w:rFonts w:cs="Arial"/>
        </w:rPr>
        <w:t xml:space="preserve">izpolnijo ESPD in ga v skladu z navodilom iz tega obrazca priložijo ponudbi </w:t>
      </w:r>
      <w:r w:rsidR="006C6AB3" w:rsidRPr="00771D8D">
        <w:rPr>
          <w:rFonts w:cs="Arial"/>
        </w:rPr>
        <w:t>ter predložijo druga dokazila, kot jih zahteva obrazec OBR – 2.06.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5DEA65CA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 xml:space="preserve">ni potrebno predložiti in se za vsa sodelujočega podjetja (glavni ponudnik, </w:t>
      </w:r>
      <w:proofErr w:type="spellStart"/>
      <w:r w:rsidRPr="00104C77">
        <w:rPr>
          <w:rFonts w:cs="Arial"/>
          <w:b/>
          <w:u w:val="single"/>
        </w:rPr>
        <w:t>soponudniki</w:t>
      </w:r>
      <w:proofErr w:type="spellEnd"/>
      <w:r w:rsidRPr="00104C77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77777777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>ni potrebno predložiti in se za</w:t>
      </w:r>
      <w:r w:rsidRPr="00104C77">
        <w:rPr>
          <w:rFonts w:cs="Arial"/>
          <w:u w:val="single"/>
        </w:rPr>
        <w:t xml:space="preserve">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17302F8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A7264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230290B" w14:textId="29B2AF6D" w:rsidR="007434DE" w:rsidRPr="003C6CA8" w:rsidRDefault="007434DE" w:rsidP="007434DE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441CC4">
        <w:rPr>
          <w:rFonts w:cs="Arial"/>
          <w:b/>
          <w:lang w:eastAsia="x-none"/>
        </w:rPr>
        <w:t xml:space="preserve">Spisek važnejših </w:t>
      </w:r>
      <w:r>
        <w:rPr>
          <w:rFonts w:cs="Arial"/>
          <w:b/>
          <w:lang w:eastAsia="x-none"/>
        </w:rPr>
        <w:t>storitev</w:t>
      </w:r>
      <w:r w:rsidRPr="00441CC4">
        <w:rPr>
          <w:rFonts w:cs="Arial"/>
          <w:b/>
          <w:lang w:eastAsia="x-none"/>
        </w:rPr>
        <w:t xml:space="preserve"> (referenc) sodelujočega podjetja 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41CC4">
        <w:rPr>
          <w:rFonts w:cs="Arial"/>
          <w:b/>
          <w:lang w:eastAsia="x-none"/>
        </w:rPr>
        <w:t xml:space="preserve"> 2.10)</w:t>
      </w:r>
      <w:r>
        <w:rPr>
          <w:rFonts w:cs="Arial"/>
          <w:b/>
          <w:lang w:eastAsia="x-none"/>
        </w:rPr>
        <w:t xml:space="preserve"> in referenčna izjava (OBR – 2.10a) </w:t>
      </w:r>
    </w:p>
    <w:p w14:paraId="280E1908" w14:textId="41A0CB67" w:rsidR="007434DE" w:rsidRDefault="007434DE" w:rsidP="007434DE">
      <w:pPr>
        <w:ind w:left="348"/>
        <w:jc w:val="both"/>
        <w:rPr>
          <w:rFonts w:cs="Arial"/>
        </w:rPr>
      </w:pPr>
      <w:r w:rsidRPr="00441CC4">
        <w:rPr>
          <w:rFonts w:cs="Arial"/>
        </w:rPr>
        <w:t xml:space="preserve">Obrazec OBR – 2.10 </w:t>
      </w:r>
      <w:r w:rsidR="00A7264B">
        <w:rPr>
          <w:rFonts w:cs="Arial"/>
        </w:rPr>
        <w:t xml:space="preserve">izpolni </w:t>
      </w:r>
      <w:r w:rsidR="00A7264B" w:rsidRPr="00A7264B">
        <w:rPr>
          <w:rFonts w:cs="Arial"/>
          <w:b/>
          <w:u w:val="single"/>
        </w:rPr>
        <w:t>tisto sodelujoče podjetje, ki izpolnjuje ta pogoj</w:t>
      </w:r>
      <w:r w:rsidRPr="00441CC4">
        <w:rPr>
          <w:rFonts w:cs="Arial"/>
        </w:rPr>
        <w:t xml:space="preserve"> (</w:t>
      </w:r>
      <w:r w:rsidR="00A7264B">
        <w:rPr>
          <w:rFonts w:cs="Arial"/>
        </w:rPr>
        <w:t xml:space="preserve">ponudnik in/ali </w:t>
      </w:r>
      <w:proofErr w:type="spellStart"/>
      <w:r w:rsidR="00A7264B">
        <w:rPr>
          <w:rFonts w:cs="Arial"/>
        </w:rPr>
        <w:t>soponudnik</w:t>
      </w:r>
      <w:proofErr w:type="spellEnd"/>
      <w:r w:rsidR="00A7264B">
        <w:rPr>
          <w:rFonts w:cs="Arial"/>
        </w:rPr>
        <w:t xml:space="preserve"> in/ali podizvajalec</w:t>
      </w:r>
      <w:r w:rsidRPr="00441CC4">
        <w:rPr>
          <w:rFonts w:cs="Arial"/>
        </w:rPr>
        <w:t xml:space="preserve">). </w:t>
      </w:r>
    </w:p>
    <w:p w14:paraId="3FE304D3" w14:textId="77777777" w:rsidR="007434DE" w:rsidRDefault="007434DE" w:rsidP="007434DE">
      <w:pPr>
        <w:jc w:val="both"/>
        <w:rPr>
          <w:rFonts w:cs="Arial"/>
        </w:rPr>
      </w:pPr>
    </w:p>
    <w:p w14:paraId="033CDFFB" w14:textId="2500E989" w:rsidR="007434DE" w:rsidRPr="009D7301" w:rsidRDefault="00A7264B" w:rsidP="007434DE">
      <w:pPr>
        <w:ind w:left="348"/>
        <w:jc w:val="both"/>
        <w:rPr>
          <w:rFonts w:cs="Arial"/>
        </w:rPr>
      </w:pPr>
      <w:r>
        <w:rPr>
          <w:rFonts w:cs="Arial"/>
        </w:rPr>
        <w:t>Obrazec OBR – 2.10a predloži</w:t>
      </w:r>
      <w:r w:rsidR="007434DE">
        <w:rPr>
          <w:rFonts w:cs="Arial"/>
        </w:rPr>
        <w:t xml:space="preserve"> </w:t>
      </w:r>
      <w:r>
        <w:rPr>
          <w:rFonts w:cs="Arial"/>
          <w:b/>
          <w:u w:val="single"/>
        </w:rPr>
        <w:t>tisto sodelujoče podjetje, ki izpolnjuje ta pogoj</w:t>
      </w:r>
      <w:r>
        <w:rPr>
          <w:rFonts w:cs="Arial"/>
        </w:rPr>
        <w:t xml:space="preserve"> </w:t>
      </w:r>
      <w:r w:rsidR="007434DE">
        <w:rPr>
          <w:rFonts w:cs="Arial"/>
        </w:rPr>
        <w:t>(</w:t>
      </w:r>
      <w:r>
        <w:rPr>
          <w:rFonts w:cs="Arial"/>
        </w:rPr>
        <w:t xml:space="preserve">ponudnik,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>, podizvajalec</w:t>
      </w:r>
      <w:r w:rsidR="007434DE">
        <w:rPr>
          <w:rFonts w:cs="Arial"/>
        </w:rPr>
        <w:t>)</w:t>
      </w:r>
      <w:r>
        <w:rPr>
          <w:rFonts w:cs="Arial"/>
        </w:rPr>
        <w:t xml:space="preserve">, in sicer za vse tiste </w:t>
      </w:r>
      <w:r w:rsidR="007434DE">
        <w:rPr>
          <w:rFonts w:cs="Arial"/>
        </w:rPr>
        <w:t xml:space="preserve">reference, navedene v obrazcu OBR – 2.10. </w:t>
      </w:r>
    </w:p>
    <w:p w14:paraId="5169650B" w14:textId="77777777" w:rsidR="007434DE" w:rsidRDefault="007434DE" w:rsidP="007434DE">
      <w:pPr>
        <w:ind w:left="348"/>
        <w:jc w:val="both"/>
        <w:rPr>
          <w:rFonts w:cs="Arial"/>
        </w:rPr>
      </w:pPr>
    </w:p>
    <w:p w14:paraId="53562E10" w14:textId="09177B93" w:rsidR="007434DE" w:rsidRPr="00A52D79" w:rsidRDefault="007434DE" w:rsidP="007434DE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</w:t>
      </w:r>
      <w:r w:rsidR="00DF207E">
        <w:rPr>
          <w:rFonts w:cs="Arial"/>
        </w:rPr>
        <w:t xml:space="preserve">(npr. pogodbe, naročilnice, zapisnik o prevzemu, ipd.) </w:t>
      </w:r>
      <w:r>
        <w:rPr>
          <w:rFonts w:cs="Arial"/>
        </w:rPr>
        <w:t>oz. le – te preveri pri predstavnikih referenčnih naročnikov</w:t>
      </w:r>
      <w:r w:rsidRPr="00A52D79">
        <w:rPr>
          <w:rFonts w:cs="Arial"/>
        </w:rPr>
        <w:t xml:space="preserve">. </w:t>
      </w:r>
    </w:p>
    <w:p w14:paraId="1E529726" w14:textId="19FCE2DD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5CA969A2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6195444C" w14:textId="77777777" w:rsidR="00B95A62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4C9A96BA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lastRenderedPageBreak/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09EAF2CB" w14:textId="1672AAF9" w:rsidR="00560ECB" w:rsidRDefault="00560ECB" w:rsidP="000C6E55">
      <w:pPr>
        <w:widowControl w:val="0"/>
        <w:ind w:left="348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4802CC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</w:t>
      </w:r>
      <w:proofErr w:type="spellStart"/>
      <w:r w:rsidRPr="00B95A62">
        <w:rPr>
          <w:rFonts w:cs="Arial"/>
          <w:b/>
          <w:u w:val="single"/>
        </w:rPr>
        <w:t>soponudnik</w:t>
      </w:r>
      <w:proofErr w:type="spellEnd"/>
      <w:r w:rsidRPr="00B95A62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77777777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2C4EC8A5" w14:textId="5CB842F7" w:rsidR="00560ECB" w:rsidRPr="00560ECB" w:rsidRDefault="004D2049" w:rsidP="00C732D4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  <w:lang w:eastAsia="x-none"/>
        </w:rPr>
        <w:t xml:space="preserve">Finančno zavarovanje za resnost ponudbe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560ECB">
        <w:rPr>
          <w:rFonts w:cs="Arial"/>
          <w:b/>
          <w:color w:val="000000" w:themeColor="text1"/>
          <w:lang w:eastAsia="x-none"/>
        </w:rPr>
        <w:t xml:space="preserve"> 2.</w:t>
      </w:r>
      <w:r w:rsidRPr="00560ECB">
        <w:rPr>
          <w:rFonts w:cs="Arial"/>
          <w:b/>
          <w:lang w:eastAsia="x-none"/>
        </w:rPr>
        <w:t>1</w:t>
      </w:r>
      <w:r w:rsidR="00D35CA7" w:rsidRPr="00560ECB">
        <w:rPr>
          <w:rFonts w:cs="Arial"/>
          <w:b/>
          <w:lang w:eastAsia="x-none"/>
        </w:rPr>
        <w:t>4</w:t>
      </w:r>
      <w:r w:rsidRPr="00560ECB">
        <w:rPr>
          <w:rFonts w:cs="Arial"/>
          <w:b/>
          <w:lang w:eastAsia="x-none"/>
        </w:rPr>
        <w:t>)</w:t>
      </w:r>
      <w:r w:rsidR="00D46D07" w:rsidRPr="00560ECB">
        <w:rPr>
          <w:rFonts w:cs="Arial"/>
          <w:i/>
          <w:color w:val="FF0000"/>
          <w:lang w:eastAsia="x-none"/>
        </w:rPr>
        <w:t xml:space="preserve"> </w:t>
      </w:r>
    </w:p>
    <w:p w14:paraId="46A6562E" w14:textId="77777777" w:rsidR="00560ECB" w:rsidRDefault="00560ECB" w:rsidP="00560ECB">
      <w:pPr>
        <w:widowControl w:val="0"/>
        <w:ind w:left="357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</w:t>
      </w:r>
      <w:r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</w:t>
      </w:r>
      <w:r w:rsidRPr="003B42C8">
        <w:rPr>
          <w:rFonts w:cs="Arial"/>
          <w:color w:val="000000" w:themeColor="text1"/>
        </w:rPr>
        <w:t>skladno z Navodili ponudnikom za pripravo ponudbe (obrazec OBR – 2.02) in vzorcem finančnega zavarovanja za resnost ponudbe (OBR – 2.14),</w:t>
      </w:r>
      <w:r w:rsidRPr="003B42C8">
        <w:rPr>
          <w:rFonts w:cs="Arial"/>
          <w:b/>
          <w:color w:val="000000" w:themeColor="text1"/>
        </w:rPr>
        <w:t xml:space="preserve"> </w:t>
      </w:r>
      <w:r>
        <w:rPr>
          <w:rFonts w:cs="Arial"/>
          <w:b/>
          <w:color w:val="000000" w:themeColor="text1"/>
          <w:u w:val="single"/>
        </w:rPr>
        <w:t>predložiti finančno zavarovanje za resnost ponudbe</w:t>
      </w:r>
      <w:r w:rsidRPr="00E1306B">
        <w:rPr>
          <w:rFonts w:cs="Arial"/>
          <w:color w:val="000000" w:themeColor="text1"/>
        </w:rPr>
        <w:t xml:space="preserve">. Finančno zavarovanje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 xml:space="preserve">. Morebitna finančna zavarovanja </w:t>
      </w:r>
      <w:r>
        <w:rPr>
          <w:rFonts w:cs="Arial"/>
          <w:color w:val="000000" w:themeColor="text1"/>
        </w:rPr>
        <w:t>podizvajalcev niso dovoljena.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18FFB24D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76F350A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17B402D4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171CF7EF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D35CA7" w:rsidRPr="69D51D87">
        <w:rPr>
          <w:rFonts w:cs="Arial"/>
          <w:b/>
          <w:bCs/>
        </w:rPr>
        <w:t xml:space="preserve"> 2.18)</w:t>
      </w:r>
    </w:p>
    <w:p w14:paraId="06B45DB0" w14:textId="77777777" w:rsidR="00560EC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047D20">
        <w:rPr>
          <w:rFonts w:cs="Arial"/>
        </w:rPr>
        <w:t>predmeta</w:t>
      </w:r>
      <w:r w:rsidR="0322B05C" w:rsidRPr="523FDDDB">
        <w:rPr>
          <w:rFonts w:cs="Arial"/>
        </w:rPr>
        <w:t xml:space="preserve"> ali Tehnična specifikacija</w:t>
      </w:r>
      <w:r w:rsidRPr="523FDDDB">
        <w:rPr>
          <w:rFonts w:cs="Arial"/>
        </w:rPr>
        <w:t xml:space="preserve">, ki je sestavni del pogodbe, v katerem je opredeljen obseg </w:t>
      </w:r>
      <w:r w:rsidR="00BB4B49">
        <w:rPr>
          <w:rFonts w:cs="Arial"/>
        </w:rPr>
        <w:t>izvedbe storitev</w:t>
      </w:r>
      <w:r w:rsidRPr="523FDDDB">
        <w:rPr>
          <w:rFonts w:cs="Arial"/>
        </w:rPr>
        <w:t>.</w:t>
      </w:r>
    </w:p>
    <w:p w14:paraId="289E173D" w14:textId="77777777" w:rsidR="00560ECB" w:rsidRDefault="00560ECB" w:rsidP="00D46D07">
      <w:pPr>
        <w:widowControl w:val="0"/>
        <w:ind w:left="360"/>
        <w:jc w:val="both"/>
        <w:rPr>
          <w:rFonts w:cs="Arial"/>
        </w:rPr>
      </w:pPr>
    </w:p>
    <w:p w14:paraId="367F584E" w14:textId="014761B7" w:rsidR="00D46D07" w:rsidRPr="001E03AB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Ponudniku obrazca OBR – 2.18 ni potrebno prilagati k ponudbi, saj se z oddajo ponudbe strinja z določili in navedbami v obrazcu OBR – 2.18</w:t>
      </w:r>
      <w:r w:rsidRPr="00662E98">
        <w:rPr>
          <w:rFonts w:cs="Arial"/>
        </w:rPr>
        <w:t xml:space="preserve">. </w:t>
      </w:r>
      <w:r w:rsidR="00D46D07"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5671B64C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bookmarkStart w:id="0" w:name="_GoBack"/>
      <w:bookmarkEnd w:id="0"/>
      <w:r w:rsidRPr="00E1306B">
        <w:rPr>
          <w:rFonts w:cs="Arial"/>
          <w:b/>
          <w:color w:val="000000" w:themeColor="text1"/>
        </w:rPr>
        <w:t xml:space="preserve">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AC6CBFB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72CAB" w14:textId="77777777" w:rsidR="00233FA0" w:rsidRDefault="00233FA0">
      <w:r>
        <w:separator/>
      </w:r>
    </w:p>
  </w:endnote>
  <w:endnote w:type="continuationSeparator" w:id="0">
    <w:p w14:paraId="3C7A5440" w14:textId="77777777" w:rsidR="00233FA0" w:rsidRDefault="0023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3A3320C6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802C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802C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5912571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02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02CC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FD6E8" w14:textId="77777777" w:rsidR="00233FA0" w:rsidRDefault="00233FA0">
      <w:r>
        <w:separator/>
      </w:r>
    </w:p>
  </w:footnote>
  <w:footnote w:type="continuationSeparator" w:id="0">
    <w:p w14:paraId="5A9E9837" w14:textId="77777777" w:rsidR="00233FA0" w:rsidRDefault="00233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C2A0F30E-93E1-444B-8400-898B44E74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AB844-F70C-48ED-927B-C8F717A4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168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21</cp:revision>
  <cp:lastPrinted>2019-04-23T11:39:00Z</cp:lastPrinted>
  <dcterms:created xsi:type="dcterms:W3CDTF">2022-05-12T12:20:00Z</dcterms:created>
  <dcterms:modified xsi:type="dcterms:W3CDTF">2023-04-04T06:22:00Z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